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 w:rsidRPr="007B000B">
        <w:rPr>
          <w:rFonts w:ascii="Comic Sans MS" w:hAnsi="Comic Sans MS"/>
          <w:b/>
          <w:sz w:val="20"/>
          <w:szCs w:val="20"/>
        </w:rPr>
        <w:t>:  03.03.2017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94077" w:rsidRPr="008978B2" w:rsidRDefault="00C94077" w:rsidP="007B000B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94077" w:rsidRDefault="00C94077" w:rsidP="00767419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94077" w:rsidRPr="00224026" w:rsidRDefault="00C94077" w:rsidP="00224026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94077" w:rsidRPr="008978B2" w:rsidRDefault="00C94077" w:rsidP="00F86382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94077" w:rsidRPr="008978B2" w:rsidRDefault="00C94077" w:rsidP="00F86382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94077" w:rsidRPr="008978B2" w:rsidRDefault="00C94077" w:rsidP="00F86382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94077" w:rsidRPr="00224026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>”</w:t>
      </w:r>
      <w:r>
        <w:rPr>
          <w:rFonts w:ascii="Comic Sans MS" w:hAnsi="Comic Sans MS"/>
          <w:sz w:val="20"/>
          <w:szCs w:val="20"/>
        </w:rPr>
        <w:t xml:space="preserve"> ÇIKARMA İŞLEMİ YAPALIM ’’</w:t>
      </w:r>
      <w:r w:rsidRPr="008978B2">
        <w:rPr>
          <w:rFonts w:ascii="Comic Sans MS" w:hAnsi="Comic Sans MS"/>
          <w:sz w:val="20"/>
          <w:szCs w:val="20"/>
        </w:rPr>
        <w:t xml:space="preserve"> isimli </w:t>
      </w:r>
      <w:r>
        <w:rPr>
          <w:rFonts w:ascii="Comic Sans MS" w:hAnsi="Comic Sans MS"/>
          <w:sz w:val="20"/>
          <w:szCs w:val="20"/>
        </w:rPr>
        <w:t xml:space="preserve"> 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94077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Pr="008978B2" w:rsidRDefault="00C9407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94077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94077" w:rsidRPr="008978B2" w:rsidRDefault="00C9407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C94077" w:rsidRDefault="00C9407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94077" w:rsidRDefault="00C9407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C94077" w:rsidRPr="00881408" w:rsidRDefault="00C94077" w:rsidP="00881408"/>
    <w:p w:rsidR="00C94077" w:rsidRDefault="00C94077" w:rsidP="00371A7D">
      <w:pPr>
        <w:pStyle w:val="Subtitle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C94077" w:rsidRDefault="00C94077" w:rsidP="002921F6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ÇIKARMA İŞLEMİ YAPALIM</w:t>
      </w:r>
    </w:p>
    <w:p w:rsidR="00C94077" w:rsidRPr="00436F22" w:rsidRDefault="00C9407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matematik  (bireysel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94077" w:rsidRDefault="00C9407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Yaş Grubu (Ay)   : ……. </w:t>
      </w:r>
    </w:p>
    <w:p w:rsidR="00C94077" w:rsidRPr="00BB3A48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294pt;height:408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">
            <v:textbox>
              <w:txbxContent>
                <w:p w:rsidR="00C94077" w:rsidRDefault="00C94077" w:rsidP="007B000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94077" w:rsidRPr="00EC0F8C" w:rsidRDefault="00C94077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C0F8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94077" w:rsidRPr="00EC0F8C" w:rsidRDefault="00C94077" w:rsidP="00EC0F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C94077" w:rsidRPr="00EC0F8C" w:rsidRDefault="00C94077" w:rsidP="00EC0F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İleriye/geriye doğru birer birer ritmik sayar.</w:t>
                  </w:r>
                </w:p>
                <w:p w:rsidR="00C94077" w:rsidRPr="00EC0F8C" w:rsidRDefault="00C94077" w:rsidP="00EC0F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Belirtilen sayı kadar nesneyi gösterir.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Saydığı nesnelerin kaç tane olduğunu söyler. Sıra bildiren sayıyı söyler.</w:t>
                  </w:r>
                </w:p>
                <w:p w:rsidR="00C94077" w:rsidRDefault="00C94077" w:rsidP="00EC0F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önce gelen sayıyı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C0F8C">
                    <w:rPr>
                      <w:rFonts w:ascii="Comic Sans MS" w:hAnsi="Comic Sans MS"/>
                      <w:sz w:val="20"/>
                      <w:szCs w:val="20"/>
                    </w:rPr>
                    <w:t>10’a kadar olan sayılar içerisinde bir sayıdan sonra gelen sayıyı söyler</w:t>
                  </w:r>
                </w:p>
                <w:p w:rsidR="00C94077" w:rsidRPr="007A0082" w:rsidRDefault="00C94077" w:rsidP="007A0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A0082">
                    <w:rPr>
                      <w:rFonts w:ascii="Comic Sans MS" w:hAnsi="Comic Sans MS"/>
                      <w:sz w:val="20"/>
                      <w:szCs w:val="20"/>
                    </w:rPr>
                    <w:t>Kazanım 13: Günlük yaşamda kullanılan sembolleri tanır.</w:t>
                  </w:r>
                </w:p>
                <w:p w:rsidR="00C94077" w:rsidRPr="007A0082" w:rsidRDefault="00C94077" w:rsidP="007A0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A008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7A0082">
                    <w:rPr>
                      <w:rFonts w:ascii="Comic Sans MS" w:hAnsi="Comic Sans MS"/>
                      <w:sz w:val="20"/>
                      <w:szCs w:val="20"/>
                    </w:rPr>
                    <w:t>Verilen açıklamaya uygun sembolü gösterir.</w:t>
                  </w:r>
                </w:p>
                <w:p w:rsidR="00C94077" w:rsidRDefault="00C94077" w:rsidP="007A0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A0082">
                    <w:rPr>
                      <w:rFonts w:ascii="Comic Sans MS" w:hAnsi="Comic Sans MS"/>
                      <w:sz w:val="20"/>
                      <w:szCs w:val="20"/>
                    </w:rPr>
                    <w:t>Gösterilen sembolün anlamını söyler.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ÖZBAKIM BECERİLERİ    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Kazanım 1: Bedeniyle ilgili temizlik kurallarını uygular.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Göstergeleri:Saçını tarar.Dişini fırçalar.Elini/yüzünü yıkar.</w:t>
                  </w:r>
                </w:p>
                <w:p w:rsidR="00C94077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Kazanım 3: Yaşam alanlarında gerekli düzenlemeler yapar.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Göstergeleri:Ev/okuldaki eşyaları temiz ve özenle kullanır. 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 xml:space="preserve">Ev/okuldaki eşyaları toplar.Ev/okuldaki eşyaları katlar. 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 xml:space="preserve">Ev/okuldaki eşyaları asar.Ev/okuldaki eşyaları yerleştirir. 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Yeterli ve dengeli beslenir. </w:t>
                  </w:r>
                </w:p>
                <w:p w:rsidR="00C94077" w:rsidRPr="007B000B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Göstergeleri:Yiyecek ve içecekleri yeterli miktarda yer/içer.Öğün zamanlarında yemek yemeye çaba gösterir.</w:t>
                  </w:r>
                </w:p>
                <w:p w:rsidR="00C94077" w:rsidRPr="00EC0F8C" w:rsidRDefault="00C94077" w:rsidP="007B000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B000B">
                    <w:rPr>
                      <w:rFonts w:ascii="Comic Sans MS" w:hAnsi="Comic Sans MS"/>
                      <w:sz w:val="20"/>
                      <w:szCs w:val="20"/>
                    </w:rPr>
                    <w:t>Sağlığı olumsuz etkileyen yiyecekleri ve içecekleri yemekten/içmekten kaçınır. Yiyecekleri yerken sağlık ve görgü kurallarına özen gösterir.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5.65pt;margin-top:3.9pt;width:431.5pt;height:23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">
            <v:textbox>
              <w:txbxContent>
                <w:p w:rsidR="00C94077" w:rsidRDefault="00C94077" w:rsidP="00371A7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C94077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 koli mandalina 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>hediye paketi gibi süslenerek sınıfa getirilir.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>Çocuklara kutunun içinde ne olabileceği sorularak tahminleri alınır.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Kutunun içindeki mandalinalar 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>çocuklara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dağıtılır. Çocuklar mandalinaları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 xml:space="preserve"> b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ir süre incelerler. Ş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 xml:space="preserve">eklinin neye benzediği sorulur. </w:t>
                  </w:r>
                </w:p>
                <w:p w:rsidR="00C94077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94077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mandalinalarla ÇIKARMA (eksiltme) işlemi yapılır.  İki mandalina alınır, herkesin göreceği şekilde gösterilir, kaç tane olduğu sorulur. ‘’elimde 2 mandalina var. 2 mandalinanın  1 tanesini yedim geriye kaç mandalina kaldı?’’  diye sorular sorularak çocukların dikkati etkinliğe çekilir.  </w:t>
                  </w:r>
                </w:p>
                <w:p w:rsidR="00C94077" w:rsidRPr="008B6AE4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Her çocuk uygulamalı olarak mandalinalarla ÇIKARMA işlemlerini yapar. İşlemler sayılarla da tahtada yapılır. ÖRN; 2-1=1   /  3-1=2 / 2-2=0   gibi. </w:t>
                  </w:r>
                </w:p>
                <w:p w:rsidR="00C94077" w:rsidRPr="008B6AE4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94077" w:rsidRPr="008B6AE4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Mandalinalarla </w:t>
                  </w:r>
                  <w:r w:rsidRPr="008B6AE4">
                    <w:rPr>
                      <w:rFonts w:ascii="Comic Sans MS" w:hAnsi="Comic Sans MS"/>
                      <w:sz w:val="20"/>
                      <w:szCs w:val="20"/>
                    </w:rPr>
                    <w:t xml:space="preserve"> neler yapabilecekleri sorulur, tartışılır.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Meyve sıkacağı ile tüm mandalinalar  sıkılarak meyve suyu hazırlanır.  Çocuklara servis edilir ve tadına bakılır. Tadı hakkında sohbet edilir. Tatlı mı – ekşi mi , rengi nasıl ……..vb. etkinlik sonrası sınıf temizlenir ve eller yıkanır. </w:t>
                  </w:r>
                </w:p>
                <w:p w:rsidR="00C94077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94077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94077" w:rsidRPr="002921F6" w:rsidRDefault="00C94077" w:rsidP="008B6AE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307.15pt;margin-top:10.1pt;width:430pt;height:5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">
            <v:textbox>
              <w:txbxContent>
                <w:p w:rsidR="00C94077" w:rsidRPr="00B0732E" w:rsidRDefault="00C94077" w:rsidP="007B000B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MATERYALLER: </w:t>
                  </w:r>
                  <w:r w:rsidRPr="007B000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mandalinala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C94077" w:rsidRPr="00890E89" w:rsidRDefault="00C94077" w:rsidP="007B000B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   çı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karma eksilme</w:t>
                  </w:r>
                </w:p>
                <w:p w:rsidR="00C94077" w:rsidRPr="00436F22" w:rsidRDefault="00C94077" w:rsidP="007B000B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  </w:t>
                  </w:r>
                  <w:r w:rsidRPr="007B000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çıkarma işlemi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9" type="#_x0000_t202" style="position:absolute;margin-left:310.15pt;margin-top:1.6pt;width:422.5pt;height:2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">
            <v:textbox>
              <w:txbxContent>
                <w:p w:rsidR="00C94077" w:rsidRDefault="00C9407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C94077" w:rsidRPr="00B0732E" w:rsidRDefault="00C9407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30" type="#_x0000_t202" style="position:absolute;margin-left:313.15pt;margin-top:1.5pt;width:424pt;height:55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">
            <v:textbox>
              <w:txbxContent>
                <w:p w:rsidR="00C94077" w:rsidRPr="007706DB" w:rsidRDefault="00C9407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94077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C94077" w:rsidRPr="00EC0F8C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C0F8C">
        <w:rPr>
          <w:rFonts w:ascii="Comic Sans MS" w:hAnsi="Comic Sans MS"/>
          <w:b/>
          <w:sz w:val="20"/>
          <w:szCs w:val="20"/>
        </w:rPr>
        <w:t>DEĞERLENDİRME</w:t>
      </w:r>
    </w:p>
    <w:p w:rsidR="00C94077" w:rsidRPr="00EC0F8C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EC0F8C">
        <w:rPr>
          <w:rFonts w:ascii="Comic Sans MS" w:hAnsi="Comic Sans MS"/>
          <w:sz w:val="20"/>
          <w:szCs w:val="20"/>
        </w:rPr>
        <w:t>Çıkarma işleminde nesneler eksilir mi / artar mı?</w:t>
      </w:r>
    </w:p>
    <w:p w:rsidR="00C94077" w:rsidRPr="00EC0F8C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EC0F8C">
        <w:rPr>
          <w:rFonts w:ascii="Comic Sans MS" w:hAnsi="Comic Sans MS"/>
          <w:sz w:val="20"/>
          <w:szCs w:val="20"/>
        </w:rPr>
        <w:t>Yumurtalardan ne yaptık?</w:t>
      </w:r>
    </w:p>
    <w:p w:rsidR="00C94077" w:rsidRPr="00EC0F8C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 w:rsidRPr="00EC0F8C">
        <w:rPr>
          <w:rFonts w:ascii="Comic Sans MS" w:hAnsi="Comic Sans MS"/>
          <w:sz w:val="20"/>
          <w:szCs w:val="20"/>
        </w:rPr>
        <w:t>Yumurtanın şekli nedir?</w:t>
      </w:r>
    </w:p>
    <w:p w:rsidR="00C94077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 44.45./ 46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.47.48. </w:t>
      </w:r>
      <w:r w:rsidRPr="00EC0F8C">
        <w:rPr>
          <w:rFonts w:ascii="Comic Sans MS" w:hAnsi="Comic Sans MS"/>
          <w:sz w:val="20"/>
          <w:szCs w:val="20"/>
        </w:rPr>
        <w:t>sayfalar yönergeye uygun yapılır</w:t>
      </w:r>
    </w:p>
    <w:p w:rsidR="00C94077" w:rsidRPr="00EC0F8C" w:rsidRDefault="00C94077" w:rsidP="00EC0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C94077" w:rsidRPr="00EC0F8C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077" w:rsidRDefault="00C94077" w:rsidP="00806A98">
      <w:pPr>
        <w:spacing w:after="0" w:line="240" w:lineRule="auto"/>
      </w:pPr>
      <w:r>
        <w:separator/>
      </w:r>
    </w:p>
  </w:endnote>
  <w:endnote w:type="continuationSeparator" w:id="0">
    <w:p w:rsidR="00C94077" w:rsidRDefault="00C9407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077" w:rsidRDefault="00C94077">
    <w:pPr>
      <w:pStyle w:val="Footer"/>
    </w:pPr>
  </w:p>
  <w:p w:rsidR="00C94077" w:rsidRDefault="00C94077">
    <w:pPr>
      <w:pStyle w:val="Footer"/>
    </w:pPr>
  </w:p>
  <w:p w:rsidR="00C94077" w:rsidRDefault="00C940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077" w:rsidRDefault="00C94077" w:rsidP="00806A98">
      <w:pPr>
        <w:spacing w:after="0" w:line="240" w:lineRule="auto"/>
      </w:pPr>
      <w:r>
        <w:separator/>
      </w:r>
    </w:p>
  </w:footnote>
  <w:footnote w:type="continuationSeparator" w:id="0">
    <w:p w:rsidR="00C94077" w:rsidRDefault="00C9407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1BA5"/>
    <w:rsid w:val="000614C2"/>
    <w:rsid w:val="000867DE"/>
    <w:rsid w:val="000A71A5"/>
    <w:rsid w:val="000C2617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24026"/>
    <w:rsid w:val="002921F6"/>
    <w:rsid w:val="002A1BCC"/>
    <w:rsid w:val="002B47BE"/>
    <w:rsid w:val="002B5687"/>
    <w:rsid w:val="002C40DB"/>
    <w:rsid w:val="0030759F"/>
    <w:rsid w:val="00371A7D"/>
    <w:rsid w:val="00382F38"/>
    <w:rsid w:val="003A2AC5"/>
    <w:rsid w:val="003B30BC"/>
    <w:rsid w:val="003C0F4A"/>
    <w:rsid w:val="003C2D3A"/>
    <w:rsid w:val="003E254C"/>
    <w:rsid w:val="003E4586"/>
    <w:rsid w:val="003E74A6"/>
    <w:rsid w:val="00411C7A"/>
    <w:rsid w:val="00427812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4274A"/>
    <w:rsid w:val="00573411"/>
    <w:rsid w:val="0057788E"/>
    <w:rsid w:val="00577EBE"/>
    <w:rsid w:val="0059067C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64F63"/>
    <w:rsid w:val="00767419"/>
    <w:rsid w:val="007706DB"/>
    <w:rsid w:val="0079523D"/>
    <w:rsid w:val="007A0082"/>
    <w:rsid w:val="007B000B"/>
    <w:rsid w:val="007C728E"/>
    <w:rsid w:val="007D5707"/>
    <w:rsid w:val="007E1C65"/>
    <w:rsid w:val="00801C8B"/>
    <w:rsid w:val="00806A98"/>
    <w:rsid w:val="008201D3"/>
    <w:rsid w:val="00833C87"/>
    <w:rsid w:val="008432E8"/>
    <w:rsid w:val="0085733F"/>
    <w:rsid w:val="008637FB"/>
    <w:rsid w:val="00881408"/>
    <w:rsid w:val="00890E89"/>
    <w:rsid w:val="008978B2"/>
    <w:rsid w:val="008B6AE4"/>
    <w:rsid w:val="008B7296"/>
    <w:rsid w:val="008B7CE0"/>
    <w:rsid w:val="008D1194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E5438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D70BA"/>
    <w:rsid w:val="00AE611F"/>
    <w:rsid w:val="00AF1049"/>
    <w:rsid w:val="00AF2085"/>
    <w:rsid w:val="00B0732E"/>
    <w:rsid w:val="00B131D1"/>
    <w:rsid w:val="00B43703"/>
    <w:rsid w:val="00B5426E"/>
    <w:rsid w:val="00B64698"/>
    <w:rsid w:val="00B67CE3"/>
    <w:rsid w:val="00BA482B"/>
    <w:rsid w:val="00BB3A48"/>
    <w:rsid w:val="00BB3D2A"/>
    <w:rsid w:val="00BC6104"/>
    <w:rsid w:val="00BE067A"/>
    <w:rsid w:val="00C0205C"/>
    <w:rsid w:val="00C110B3"/>
    <w:rsid w:val="00C111F5"/>
    <w:rsid w:val="00C36564"/>
    <w:rsid w:val="00C3789F"/>
    <w:rsid w:val="00C644FA"/>
    <w:rsid w:val="00C66B23"/>
    <w:rsid w:val="00C826C2"/>
    <w:rsid w:val="00C903B4"/>
    <w:rsid w:val="00C94077"/>
    <w:rsid w:val="00CA20A7"/>
    <w:rsid w:val="00CE6E6F"/>
    <w:rsid w:val="00D21128"/>
    <w:rsid w:val="00D46B5F"/>
    <w:rsid w:val="00D617CD"/>
    <w:rsid w:val="00D77DC0"/>
    <w:rsid w:val="00D94A26"/>
    <w:rsid w:val="00DB3A81"/>
    <w:rsid w:val="00E04C1B"/>
    <w:rsid w:val="00E058D9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0F8C"/>
    <w:rsid w:val="00EC6C15"/>
    <w:rsid w:val="00ED1760"/>
    <w:rsid w:val="00ED34F9"/>
    <w:rsid w:val="00ED6BD1"/>
    <w:rsid w:val="00ED7DEF"/>
    <w:rsid w:val="00EE3734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6382"/>
    <w:rsid w:val="00F875E3"/>
    <w:rsid w:val="00F91FFA"/>
    <w:rsid w:val="00F92AFE"/>
    <w:rsid w:val="00FC374B"/>
    <w:rsid w:val="00FC771F"/>
    <w:rsid w:val="00FE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4A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0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161</Words>
  <Characters>920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4</cp:revision>
  <dcterms:created xsi:type="dcterms:W3CDTF">2016-08-03T13:15:00Z</dcterms:created>
  <dcterms:modified xsi:type="dcterms:W3CDTF">2016-08-28T22:17:00Z</dcterms:modified>
</cp:coreProperties>
</file>